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55EA" w14:textId="77777777" w:rsidR="00D36B30" w:rsidRPr="00083F8C" w:rsidRDefault="00D36B30" w:rsidP="00D36B30"/>
    <w:p w14:paraId="6DAED56F" w14:textId="77777777" w:rsidR="00D26F1F" w:rsidRPr="00FD37FA" w:rsidRDefault="00FD37FA" w:rsidP="00954A14">
      <w:r w:rsidRPr="00FD37FA">
        <w:t>Til</w:t>
      </w:r>
      <w:r w:rsidR="00D26F1F" w:rsidRPr="00FD37FA">
        <w:t xml:space="preserve">: </w:t>
      </w:r>
      <w:r w:rsidRPr="00083F8C">
        <w:t>Norsk nukleær dekommisjonering</w:t>
      </w:r>
    </w:p>
    <w:p w14:paraId="673F04F3" w14:textId="77777777" w:rsidR="00D26F1F" w:rsidRPr="00FD37FA" w:rsidRDefault="00D26F1F" w:rsidP="00954A14"/>
    <w:p w14:paraId="77ADC168" w14:textId="77777777" w:rsidR="00D26F1F" w:rsidRPr="00FD37FA" w:rsidRDefault="00D26F1F" w:rsidP="00954A14">
      <w:pPr>
        <w:rPr>
          <w:color w:val="00467A"/>
          <w:sz w:val="22"/>
          <w:szCs w:val="22"/>
        </w:rPr>
      </w:pPr>
      <w:r w:rsidRPr="00FD37FA">
        <w:t>Dat</w:t>
      </w:r>
      <w:r w:rsidR="00FD37FA" w:rsidRPr="00FD37FA">
        <w:t>o</w:t>
      </w:r>
      <w:r w:rsidRPr="00FD37FA">
        <w:t xml:space="preserve">: </w:t>
      </w:r>
      <w:r w:rsidRPr="00FD37FA">
        <w:rPr>
          <w:color w:val="00467A"/>
          <w:sz w:val="22"/>
          <w:szCs w:val="22"/>
        </w:rPr>
        <w:tab/>
      </w:r>
    </w:p>
    <w:p w14:paraId="5FE19888" w14:textId="77777777" w:rsidR="00D26F1F" w:rsidRPr="00FD37FA" w:rsidRDefault="00D26F1F" w:rsidP="00954A14">
      <w:pPr>
        <w:rPr>
          <w:color w:val="00467A"/>
          <w:sz w:val="22"/>
          <w:szCs w:val="22"/>
        </w:rPr>
      </w:pP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</w:p>
    <w:p w14:paraId="6CA58D05" w14:textId="77777777" w:rsidR="00F60555" w:rsidRPr="00FD37FA" w:rsidRDefault="00FD37FA" w:rsidP="008D0C52">
      <w:pPr>
        <w:pStyle w:val="Overskrift1"/>
        <w:ind w:left="0"/>
        <w:contextualSpacing/>
        <w:rPr>
          <w:rFonts w:ascii="Times New Roman" w:hAnsi="Times New Roman"/>
          <w:i w:val="0"/>
          <w:sz w:val="28"/>
        </w:rPr>
      </w:pPr>
      <w:r w:rsidRPr="00FD37FA">
        <w:rPr>
          <w:rFonts w:ascii="Times New Roman" w:hAnsi="Times New Roman"/>
          <w:i w:val="0"/>
          <w:sz w:val="28"/>
        </w:rPr>
        <w:t xml:space="preserve">Vedlegg </w:t>
      </w:r>
      <w:r w:rsidR="00F60555" w:rsidRPr="00FD37FA">
        <w:rPr>
          <w:rFonts w:ascii="Times New Roman" w:hAnsi="Times New Roman"/>
          <w:i w:val="0"/>
          <w:sz w:val="28"/>
        </w:rPr>
        <w:t xml:space="preserve">1: </w:t>
      </w:r>
      <w:r w:rsidRPr="00FD37FA">
        <w:rPr>
          <w:rFonts w:ascii="Times New Roman" w:hAnsi="Times New Roman"/>
          <w:i w:val="0"/>
          <w:sz w:val="28"/>
        </w:rPr>
        <w:t>Søknad om å delta i konkurransen</w:t>
      </w:r>
    </w:p>
    <w:p w14:paraId="261FDD13" w14:textId="77777777" w:rsidR="00F60555" w:rsidRPr="00FD37FA" w:rsidRDefault="00F60555" w:rsidP="00A132CA"/>
    <w:p w14:paraId="2F70D6E1" w14:textId="3532DE46" w:rsidR="008D0C52" w:rsidRPr="00FD37FA" w:rsidRDefault="00FD37FA" w:rsidP="00FD37FA">
      <w:pPr>
        <w:pStyle w:val="Overskrift1"/>
        <w:contextualSpacing/>
        <w:rPr>
          <w:rFonts w:ascii="Times New Roman" w:hAnsi="Times New Roman"/>
          <w:i w:val="0"/>
          <w:sz w:val="28"/>
        </w:rPr>
      </w:pPr>
      <w:bookmarkStart w:id="0" w:name="_Hlk171584759"/>
      <w:r w:rsidRPr="00FD37FA">
        <w:rPr>
          <w:rFonts w:ascii="Times New Roman" w:hAnsi="Times New Roman"/>
          <w:i w:val="0"/>
          <w:sz w:val="28"/>
        </w:rPr>
        <w:t>Navn på anskaffelsen</w:t>
      </w:r>
      <w:r w:rsidR="00F60555" w:rsidRPr="00FD37FA">
        <w:rPr>
          <w:rFonts w:ascii="Times New Roman" w:hAnsi="Times New Roman"/>
          <w:i w:val="0"/>
          <w:sz w:val="28"/>
        </w:rPr>
        <w:t xml:space="preserve">: </w:t>
      </w:r>
      <w:bookmarkEnd w:id="0"/>
      <w:r>
        <w:rPr>
          <w:rFonts w:ascii="Times New Roman" w:hAnsi="Times New Roman"/>
          <w:i w:val="0"/>
          <w:sz w:val="28"/>
        </w:rPr>
        <w:t>R</w:t>
      </w:r>
      <w:r w:rsidRPr="00FD37FA">
        <w:rPr>
          <w:rFonts w:ascii="Times New Roman" w:hAnsi="Times New Roman"/>
          <w:i w:val="0"/>
          <w:sz w:val="28"/>
        </w:rPr>
        <w:t>ammeavtale</w:t>
      </w:r>
      <w:r>
        <w:rPr>
          <w:rFonts w:ascii="Times New Roman" w:hAnsi="Times New Roman"/>
          <w:i w:val="0"/>
          <w:sz w:val="28"/>
        </w:rPr>
        <w:t xml:space="preserve"> </w:t>
      </w:r>
      <w:r w:rsidR="00A47A39">
        <w:rPr>
          <w:rFonts w:ascii="Times New Roman" w:hAnsi="Times New Roman"/>
          <w:i w:val="0"/>
          <w:sz w:val="28"/>
        </w:rPr>
        <w:t xml:space="preserve">administrative </w:t>
      </w:r>
      <w:r w:rsidR="00DF422D">
        <w:rPr>
          <w:rFonts w:ascii="Times New Roman" w:hAnsi="Times New Roman"/>
          <w:i w:val="0"/>
          <w:sz w:val="28"/>
        </w:rPr>
        <w:t>tjenester</w:t>
      </w:r>
      <w:r>
        <w:rPr>
          <w:rFonts w:ascii="Times New Roman" w:hAnsi="Times New Roman"/>
          <w:i w:val="0"/>
          <w:sz w:val="28"/>
        </w:rPr>
        <w:t xml:space="preserve"> </w:t>
      </w:r>
    </w:p>
    <w:p w14:paraId="16F03954" w14:textId="77777777" w:rsidR="008D0C52" w:rsidRPr="00FD37FA" w:rsidRDefault="008D0C52" w:rsidP="008D0C52">
      <w:pPr>
        <w:rPr>
          <w:lang w:eastAsia="en-US"/>
        </w:rPr>
      </w:pPr>
    </w:p>
    <w:p w14:paraId="18D3F8DA" w14:textId="77777777" w:rsidR="00F21155" w:rsidRPr="00FD37FA" w:rsidRDefault="00F21155" w:rsidP="00F21155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766FF5EE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6FE728E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3A7D5D45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D08A241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03AB1CF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26C41FE7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8ABFF15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458070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085D26F3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30B372C2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965BB6A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4ED3DC33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9A4D638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F465B55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792ACA6E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94476B1" w14:textId="77777777" w:rsidTr="00FD37FA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43BB10B7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7A7D0562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3DB06440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28A21F8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4845ED60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3302C610" w14:textId="77777777" w:rsidR="00905765" w:rsidRPr="00491056" w:rsidRDefault="00905765" w:rsidP="00905765">
      <w:pPr>
        <w:pStyle w:val="Brdtekst"/>
        <w:spacing w:after="0"/>
        <w:rPr>
          <w:sz w:val="22"/>
          <w:szCs w:val="22"/>
          <w:lang w:val="en-GB"/>
        </w:rPr>
      </w:pPr>
    </w:p>
    <w:p w14:paraId="0C753359" w14:textId="77777777" w:rsidR="00D26F1F" w:rsidRPr="005C1220" w:rsidRDefault="00FD37FA" w:rsidP="00954A14">
      <w:pPr>
        <w:rPr>
          <w:sz w:val="22"/>
          <w:szCs w:val="22"/>
        </w:rPr>
      </w:pPr>
      <w:bookmarkStart w:id="1" w:name="_Hlk171585629"/>
      <w:r w:rsidRPr="00FD37FA">
        <w:rPr>
          <w:sz w:val="22"/>
          <w:szCs w:val="22"/>
        </w:rPr>
        <w:t xml:space="preserve">Vi viser til konkurransegrunnlaget og søker med dette om å delta </w:t>
      </w:r>
      <w:r>
        <w:rPr>
          <w:sz w:val="22"/>
          <w:szCs w:val="22"/>
        </w:rPr>
        <w:t xml:space="preserve">i den ovennevnte konkurransen. </w:t>
      </w:r>
      <w:bookmarkEnd w:id="1"/>
    </w:p>
    <w:p w14:paraId="073FA784" w14:textId="77777777" w:rsidR="00D26F1F" w:rsidRPr="005C1220" w:rsidRDefault="00D26F1F" w:rsidP="00954A14">
      <w:pPr>
        <w:rPr>
          <w:sz w:val="22"/>
          <w:szCs w:val="22"/>
        </w:rPr>
      </w:pPr>
    </w:p>
    <w:p w14:paraId="300A1FB0" w14:textId="77777777" w:rsidR="00D26F1F" w:rsidRPr="00FD37FA" w:rsidRDefault="00FD37FA" w:rsidP="00954A14">
      <w:pPr>
        <w:rPr>
          <w:sz w:val="22"/>
          <w:szCs w:val="22"/>
        </w:rPr>
      </w:pPr>
      <w:r w:rsidRPr="00FD37FA">
        <w:rPr>
          <w:b/>
          <w:bCs/>
          <w:sz w:val="22"/>
          <w:szCs w:val="22"/>
        </w:rPr>
        <w:t>Søknad om å delta i konkurransen sammen med andre</w:t>
      </w:r>
      <w:r>
        <w:rPr>
          <w:b/>
          <w:bCs/>
          <w:sz w:val="22"/>
          <w:szCs w:val="22"/>
        </w:rPr>
        <w:t xml:space="preserve"> (kryss av)</w:t>
      </w:r>
      <w:r w:rsidR="00D26F1F" w:rsidRPr="00FD37FA">
        <w:rPr>
          <w:sz w:val="22"/>
          <w:szCs w:val="22"/>
        </w:rPr>
        <w:t>:</w:t>
      </w:r>
    </w:p>
    <w:p w14:paraId="0F6E6747" w14:textId="77777777" w:rsidR="00D26F1F" w:rsidRPr="00FD37FA" w:rsidRDefault="00D26F1F" w:rsidP="00954A14">
      <w:pPr>
        <w:rPr>
          <w:sz w:val="22"/>
          <w:szCs w:val="22"/>
        </w:rPr>
      </w:pPr>
    </w:p>
    <w:p w14:paraId="197CB516" w14:textId="724FE9B7" w:rsidR="00D26F1F" w:rsidRPr="00DF422D" w:rsidRDefault="00E81E99" w:rsidP="00954A14">
      <w:pPr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2118481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F422D" w:rsidRPr="00FD37FA">
        <w:rPr>
          <w:rFonts w:ascii="MS Gothic" w:eastAsia="MS Gothic" w:hAnsi="MS Gothic" w:hint="eastAsia"/>
          <w:sz w:val="22"/>
          <w:szCs w:val="22"/>
        </w:rPr>
        <w:t xml:space="preserve"> </w:t>
      </w:r>
      <w:r w:rsidR="00FD37FA" w:rsidRPr="00FD37FA">
        <w:rPr>
          <w:sz w:val="22"/>
          <w:szCs w:val="22"/>
        </w:rPr>
        <w:t>Vi søker om å delta i konkurransen alene.</w:t>
      </w:r>
    </w:p>
    <w:p w14:paraId="603BB97F" w14:textId="77777777" w:rsidR="00D26F1F" w:rsidRPr="00DF422D" w:rsidRDefault="00D26F1F" w:rsidP="00954A14">
      <w:pPr>
        <w:rPr>
          <w:sz w:val="22"/>
          <w:szCs w:val="22"/>
        </w:rPr>
      </w:pPr>
    </w:p>
    <w:p w14:paraId="6E48394A" w14:textId="1B6C9981" w:rsidR="00D26F1F" w:rsidRPr="00FD37FA" w:rsidRDefault="00E81E99" w:rsidP="00954A14">
      <w:pPr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48921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2CF0" w:rsidRPr="00FD37FA">
        <w:rPr>
          <w:rFonts w:ascii="MS Gothic" w:eastAsia="MS Gothic" w:hAnsi="MS Gothic"/>
          <w:sz w:val="22"/>
          <w:szCs w:val="22"/>
        </w:rPr>
        <w:t xml:space="preserve"> </w:t>
      </w:r>
      <w:r w:rsidR="00FD37FA" w:rsidRPr="00FD37FA">
        <w:rPr>
          <w:sz w:val="22"/>
          <w:szCs w:val="22"/>
        </w:rPr>
        <w:t>Vi søker om å delta i konkurransen sammen med de følgende leverandørene</w:t>
      </w:r>
      <w:r w:rsidR="00D26F1F" w:rsidRPr="00FD37FA">
        <w:rPr>
          <w:sz w:val="22"/>
          <w:szCs w:val="22"/>
        </w:rPr>
        <w:t>:</w:t>
      </w:r>
    </w:p>
    <w:p w14:paraId="63CACB42" w14:textId="77777777" w:rsidR="00DD0D03" w:rsidRPr="00FD37FA" w:rsidRDefault="00DD0D03" w:rsidP="0090576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526EF5F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5E49B15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5E1E7B59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C953519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5DE4558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3B17012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87DA25E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322F5CC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F3C545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F055B4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6CAE99C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3170CA15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997E21C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B8A750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29B7572B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1E28C026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52CA560A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37539FD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5782E0CF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C6023A2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2F43CFA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52F7518B" w14:textId="77777777" w:rsidR="00DD0D03" w:rsidRDefault="00DD0D03" w:rsidP="00905765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3A20A8E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500345C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23E598B9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267B66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FB9802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7C033726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E46562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CC473B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5AD591C7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5E49013A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B63443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2A3C16F2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7D5A698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1C0FA9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5359671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C16D76A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4A64CDA4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831DDCE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0565B99F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352E476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3E134C5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2A8ECBD3" w14:textId="77777777" w:rsidR="00327869" w:rsidRDefault="00327869" w:rsidP="00954A14">
      <w:pPr>
        <w:rPr>
          <w:b/>
          <w:bCs/>
          <w:sz w:val="22"/>
          <w:szCs w:val="22"/>
          <w:lang w:val="en-GB"/>
        </w:rPr>
      </w:pPr>
    </w:p>
    <w:p w14:paraId="432E26EF" w14:textId="51FD6241" w:rsidR="00D22041" w:rsidRPr="00FD37FA" w:rsidRDefault="00D76CE6" w:rsidP="00954A14">
      <w:pPr>
        <w:rPr>
          <w:sz w:val="22"/>
          <w:szCs w:val="22"/>
        </w:rPr>
      </w:pPr>
      <w:r>
        <w:rPr>
          <w:b/>
          <w:bCs/>
          <w:sz w:val="22"/>
          <w:szCs w:val="22"/>
        </w:rPr>
        <w:br w:type="column"/>
      </w:r>
      <w:r w:rsidR="00FD37FA" w:rsidRPr="00FD37FA">
        <w:rPr>
          <w:b/>
          <w:bCs/>
          <w:sz w:val="22"/>
          <w:szCs w:val="22"/>
        </w:rPr>
        <w:lastRenderedPageBreak/>
        <w:t>Støtte fra andre foretak (kryss av</w:t>
      </w:r>
      <w:r w:rsidR="00DF422D">
        <w:rPr>
          <w:b/>
          <w:bCs/>
          <w:sz w:val="22"/>
          <w:szCs w:val="22"/>
        </w:rPr>
        <w:t xml:space="preserve"> og fyll ut hvis relevant</w:t>
      </w:r>
      <w:r w:rsidR="00FD37FA" w:rsidRPr="00FD37FA">
        <w:rPr>
          <w:b/>
          <w:bCs/>
          <w:sz w:val="22"/>
          <w:szCs w:val="22"/>
        </w:rPr>
        <w:t>)</w:t>
      </w:r>
      <w:r w:rsidR="00D22041" w:rsidRPr="00FD37FA">
        <w:rPr>
          <w:sz w:val="22"/>
          <w:szCs w:val="22"/>
        </w:rPr>
        <w:t>:</w:t>
      </w:r>
    </w:p>
    <w:p w14:paraId="5C986B06" w14:textId="5B008CB6" w:rsidR="00D22041" w:rsidRPr="00DF422D" w:rsidRDefault="00E81E99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1995556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F273E" w:rsidRPr="00DF422D">
        <w:rPr>
          <w:sz w:val="22"/>
          <w:szCs w:val="22"/>
        </w:rPr>
        <w:t xml:space="preserve"> </w:t>
      </w:r>
      <w:r w:rsidR="00FD37FA" w:rsidRPr="00DF422D">
        <w:rPr>
          <w:sz w:val="22"/>
          <w:szCs w:val="22"/>
        </w:rPr>
        <w:t xml:space="preserve">Vi oppfyller alle kvalifikasjonskravene i konkurransegrunnlaget kapittel </w:t>
      </w:r>
      <w:r w:rsidR="00DF422D">
        <w:rPr>
          <w:sz w:val="22"/>
          <w:szCs w:val="22"/>
        </w:rPr>
        <w:t>7</w:t>
      </w:r>
      <w:r w:rsidR="00FD37FA" w:rsidRPr="00DF422D">
        <w:rPr>
          <w:sz w:val="22"/>
          <w:szCs w:val="22"/>
        </w:rPr>
        <w:t xml:space="preserve"> på egenhånd. </w:t>
      </w:r>
    </w:p>
    <w:p w14:paraId="5E4EBAF7" w14:textId="0CDB4114" w:rsidR="00D22041" w:rsidRPr="00DF422D" w:rsidRDefault="00E81E99" w:rsidP="00EF273E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2005190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F273E" w:rsidRPr="00DF422D">
        <w:rPr>
          <w:sz w:val="22"/>
          <w:szCs w:val="22"/>
        </w:rPr>
        <w:t xml:space="preserve"> </w:t>
      </w:r>
      <w:r w:rsidR="00FD37FA" w:rsidRPr="00DF422D">
        <w:rPr>
          <w:sz w:val="22"/>
          <w:szCs w:val="22"/>
        </w:rPr>
        <w:t xml:space="preserve">Vi støtter oss på følgende foretak for å oppfylle </w:t>
      </w:r>
      <w:r w:rsidR="00D76CE6" w:rsidRPr="00DF422D">
        <w:rPr>
          <w:sz w:val="22"/>
          <w:szCs w:val="22"/>
        </w:rPr>
        <w:t xml:space="preserve">følgende kvalifikasjonskrav: </w:t>
      </w:r>
    </w:p>
    <w:p w14:paraId="0D678441" w14:textId="77777777" w:rsidR="00D76CE6" w:rsidRPr="00DF422D" w:rsidRDefault="00D76CE6" w:rsidP="00EF273E">
      <w:pPr>
        <w:pStyle w:val="Brdtekst"/>
        <w:spacing w:before="12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D76CE6" w:rsidRPr="00083F8C" w14:paraId="43F8F16A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7496204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</w:t>
            </w:r>
          </w:p>
        </w:tc>
        <w:tc>
          <w:tcPr>
            <w:tcW w:w="6375" w:type="dxa"/>
          </w:tcPr>
          <w:p w14:paraId="35421A55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6CCB82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05254BC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</w:t>
            </w:r>
            <w:r>
              <w:rPr>
                <w:b/>
                <w:color w:val="FFFFFF"/>
                <w:lang w:eastAsia="en-US"/>
              </w:rPr>
              <w:t>.</w:t>
            </w:r>
          </w:p>
        </w:tc>
        <w:tc>
          <w:tcPr>
            <w:tcW w:w="6375" w:type="dxa"/>
          </w:tcPr>
          <w:p w14:paraId="31899959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79CF24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6C0D128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</w:t>
            </w:r>
          </w:p>
        </w:tc>
        <w:tc>
          <w:tcPr>
            <w:tcW w:w="6375" w:type="dxa"/>
          </w:tcPr>
          <w:p w14:paraId="5E24DF7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1113BEF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B067948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7267BEE8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8533AB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D911CB6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030740F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2F0FB1C6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BFF4350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4AC62895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6A5BFE16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823C403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5F235AB7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58344D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62F8980" w14:textId="77777777" w:rsidR="00D76CE6" w:rsidRPr="00D76CE6" w:rsidRDefault="00D76CE6" w:rsidP="00643A0F">
            <w:pPr>
              <w:rPr>
                <w:b/>
                <w:bCs/>
                <w:color w:val="FFFFFF"/>
                <w:lang w:eastAsia="en-US"/>
              </w:rPr>
            </w:pPr>
            <w:r>
              <w:rPr>
                <w:b/>
                <w:bCs/>
                <w:color w:val="FFFFFF"/>
                <w:lang w:eastAsia="en-US"/>
              </w:rPr>
              <w:t>Kvalifikasjonskrav</w:t>
            </w:r>
          </w:p>
        </w:tc>
        <w:tc>
          <w:tcPr>
            <w:tcW w:w="6375" w:type="dxa"/>
          </w:tcPr>
          <w:p w14:paraId="48BAE8D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</w:tbl>
    <w:p w14:paraId="57F3CF0E" w14:textId="77777777" w:rsidR="00EF273E" w:rsidRDefault="00EF273E" w:rsidP="00780507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D76CE6" w:rsidRPr="00083F8C" w14:paraId="53D3DD36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F5B30B7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</w:t>
            </w:r>
          </w:p>
        </w:tc>
        <w:tc>
          <w:tcPr>
            <w:tcW w:w="6375" w:type="dxa"/>
          </w:tcPr>
          <w:p w14:paraId="2868B42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2233BFF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1DA3E6E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</w:t>
            </w:r>
            <w:r>
              <w:rPr>
                <w:b/>
                <w:color w:val="FFFFFF"/>
                <w:lang w:eastAsia="en-US"/>
              </w:rPr>
              <w:t>.</w:t>
            </w:r>
          </w:p>
        </w:tc>
        <w:tc>
          <w:tcPr>
            <w:tcW w:w="6375" w:type="dxa"/>
          </w:tcPr>
          <w:p w14:paraId="2C99C553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374D5CD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65779A3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</w:t>
            </w:r>
          </w:p>
        </w:tc>
        <w:tc>
          <w:tcPr>
            <w:tcW w:w="6375" w:type="dxa"/>
          </w:tcPr>
          <w:p w14:paraId="54E22A1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15270F9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43AC41C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4D82273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7554F0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68D1C6C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3E88208B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569BC541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6EC4E9BF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348456B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7CEF07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0EB2EF9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4975D090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665E554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8EAE781" w14:textId="77777777" w:rsidR="00D76CE6" w:rsidRPr="00D76CE6" w:rsidRDefault="00D76CE6" w:rsidP="00643A0F">
            <w:pPr>
              <w:rPr>
                <w:b/>
                <w:bCs/>
                <w:color w:val="FFFFFF"/>
                <w:lang w:eastAsia="en-US"/>
              </w:rPr>
            </w:pPr>
            <w:r>
              <w:rPr>
                <w:b/>
                <w:bCs/>
                <w:color w:val="FFFFFF"/>
                <w:lang w:eastAsia="en-US"/>
              </w:rPr>
              <w:t>Kvalifikasjonskrav</w:t>
            </w:r>
          </w:p>
        </w:tc>
        <w:tc>
          <w:tcPr>
            <w:tcW w:w="6375" w:type="dxa"/>
          </w:tcPr>
          <w:p w14:paraId="16C0328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</w:tbl>
    <w:p w14:paraId="4BF98903" w14:textId="77777777" w:rsidR="00D76CE6" w:rsidRDefault="00D76CE6" w:rsidP="00780507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p w14:paraId="3F0A0F3B" w14:textId="02C992F5" w:rsidR="00D76CE6" w:rsidRPr="00D76CE6" w:rsidRDefault="00E81E99" w:rsidP="00D76CE6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2008273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76CE6" w:rsidRPr="00D76CE6">
        <w:rPr>
          <w:rFonts w:ascii="MS Gothic" w:eastAsia="MS Gothic" w:hAnsi="MS Gothic"/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Vedlagt denne søknaden er </w:t>
      </w:r>
      <w:r w:rsidR="00D76CE6">
        <w:rPr>
          <w:sz w:val="22"/>
          <w:szCs w:val="22"/>
        </w:rPr>
        <w:t>dokumentasjon fra de støttende foretakene på oppfyllelse av det/de aktuelle kvalifikasjonskravene.</w:t>
      </w:r>
    </w:p>
    <w:p w14:paraId="7FF72DC9" w14:textId="1C98DB5C" w:rsidR="00F5151F" w:rsidRPr="00D76CE6" w:rsidRDefault="00E81E99" w:rsidP="00F5151F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403268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2237" w:rsidRPr="00D76CE6">
        <w:rPr>
          <w:rFonts w:ascii="MS Gothic" w:eastAsia="MS Gothic" w:hAnsi="MS Gothic"/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Vedlagt denne søknaden er forpliktelseserklæringer fra alle </w:t>
      </w:r>
      <w:r w:rsidR="00D76CE6">
        <w:rPr>
          <w:sz w:val="22"/>
          <w:szCs w:val="22"/>
        </w:rPr>
        <w:t xml:space="preserve">de </w:t>
      </w:r>
      <w:r w:rsidR="00D76CE6" w:rsidRPr="00D76CE6">
        <w:rPr>
          <w:sz w:val="22"/>
          <w:szCs w:val="22"/>
        </w:rPr>
        <w:t>foretak</w:t>
      </w:r>
      <w:r w:rsidR="00D76CE6">
        <w:rPr>
          <w:sz w:val="22"/>
          <w:szCs w:val="22"/>
        </w:rPr>
        <w:t>ene</w:t>
      </w:r>
      <w:r w:rsidR="00D76CE6" w:rsidRPr="00D76CE6">
        <w:rPr>
          <w:sz w:val="22"/>
          <w:szCs w:val="22"/>
        </w:rPr>
        <w:t xml:space="preserve"> som vi støtter oss på, jf.</w:t>
      </w:r>
      <w:r w:rsidR="00D76CE6">
        <w:rPr>
          <w:sz w:val="22"/>
          <w:szCs w:val="22"/>
        </w:rPr>
        <w:t xml:space="preserve"> Vedlegg </w:t>
      </w:r>
      <w:r w:rsidR="005C1220">
        <w:rPr>
          <w:sz w:val="22"/>
          <w:szCs w:val="22"/>
        </w:rPr>
        <w:t>4</w:t>
      </w:r>
      <w:r w:rsidR="00D76CE6">
        <w:rPr>
          <w:sz w:val="22"/>
          <w:szCs w:val="22"/>
        </w:rPr>
        <w:t xml:space="preserve"> (</w:t>
      </w:r>
      <w:r w:rsidR="00D76CE6" w:rsidRPr="00D76CE6">
        <w:rPr>
          <w:i/>
          <w:iCs/>
          <w:sz w:val="22"/>
          <w:szCs w:val="22"/>
        </w:rPr>
        <w:t>«Forpliktelseserklæring økonomisk og finansiell kapasitet»</w:t>
      </w:r>
      <w:r w:rsidR="00D76CE6">
        <w:rPr>
          <w:sz w:val="22"/>
          <w:szCs w:val="22"/>
        </w:rPr>
        <w:t xml:space="preserve">) og Vedlegg </w:t>
      </w:r>
      <w:r w:rsidR="005C1220">
        <w:rPr>
          <w:sz w:val="22"/>
          <w:szCs w:val="22"/>
        </w:rPr>
        <w:t>5</w:t>
      </w:r>
      <w:r w:rsidR="00D76CE6">
        <w:rPr>
          <w:sz w:val="22"/>
          <w:szCs w:val="22"/>
        </w:rPr>
        <w:t xml:space="preserve"> (</w:t>
      </w:r>
      <w:r w:rsidR="00D76CE6" w:rsidRPr="00D76CE6">
        <w:rPr>
          <w:i/>
          <w:iCs/>
          <w:sz w:val="22"/>
          <w:szCs w:val="22"/>
        </w:rPr>
        <w:t>«Forpliktelseserklæring tekniske og faglige kvalifikasjoner»</w:t>
      </w:r>
      <w:r w:rsidR="00D76CE6">
        <w:rPr>
          <w:sz w:val="22"/>
          <w:szCs w:val="22"/>
        </w:rPr>
        <w:t>).</w:t>
      </w:r>
    </w:p>
    <w:p w14:paraId="48A472AD" w14:textId="77777777" w:rsidR="00F5151F" w:rsidRDefault="00F5151F" w:rsidP="00F5151F">
      <w:pPr>
        <w:rPr>
          <w:sz w:val="22"/>
          <w:szCs w:val="22"/>
          <w:u w:val="single"/>
        </w:rPr>
      </w:pPr>
    </w:p>
    <w:p w14:paraId="67D03E06" w14:textId="77777777" w:rsidR="00D22041" w:rsidRPr="00D76CE6" w:rsidRDefault="00D22041" w:rsidP="00954A14">
      <w:pPr>
        <w:rPr>
          <w:sz w:val="22"/>
          <w:szCs w:val="22"/>
        </w:rPr>
      </w:pPr>
    </w:p>
    <w:p w14:paraId="3AE84A97" w14:textId="77777777" w:rsidR="00D22041" w:rsidRPr="00D76CE6" w:rsidRDefault="00D22041" w:rsidP="00954A14">
      <w:pPr>
        <w:rPr>
          <w:sz w:val="22"/>
          <w:szCs w:val="22"/>
        </w:rPr>
      </w:pPr>
    </w:p>
    <w:p w14:paraId="7C825799" w14:textId="77777777" w:rsidR="00D22041" w:rsidRPr="00D76CE6" w:rsidRDefault="00D76CE6" w:rsidP="00954A14">
      <w:pPr>
        <w:pStyle w:val="Brdtekst"/>
        <w:rPr>
          <w:sz w:val="22"/>
          <w:szCs w:val="22"/>
        </w:rPr>
      </w:pPr>
      <w:r>
        <w:rPr>
          <w:b/>
          <w:bCs/>
          <w:sz w:val="22"/>
          <w:szCs w:val="22"/>
        </w:rPr>
        <w:t>Taushetsbelagte opplysninger</w:t>
      </w:r>
      <w:r w:rsidRPr="00D76CE6">
        <w:rPr>
          <w:b/>
          <w:bCs/>
          <w:sz w:val="22"/>
          <w:szCs w:val="22"/>
        </w:rPr>
        <w:t xml:space="preserve"> (kryss av)</w:t>
      </w:r>
      <w:r w:rsidR="00D22041" w:rsidRPr="00D76CE6">
        <w:rPr>
          <w:sz w:val="22"/>
          <w:szCs w:val="22"/>
        </w:rPr>
        <w:t>:</w:t>
      </w:r>
    </w:p>
    <w:p w14:paraId="2F677322" w14:textId="16FF3F62" w:rsidR="00D22041" w:rsidRPr="00D76CE6" w:rsidRDefault="00E81E99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5801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22041" w:rsidRPr="00D76CE6">
        <w:rPr>
          <w:sz w:val="22"/>
          <w:szCs w:val="22"/>
        </w:rPr>
        <w:t xml:space="preserve"> </w:t>
      </w:r>
      <w:r w:rsidR="00D76CE6" w:rsidRPr="00083F8C">
        <w:rPr>
          <w:sz w:val="22"/>
          <w:szCs w:val="22"/>
        </w:rPr>
        <w:t xml:space="preserve">En sladdet versjon av </w:t>
      </w:r>
      <w:r w:rsidR="00D76CE6">
        <w:rPr>
          <w:sz w:val="22"/>
          <w:szCs w:val="22"/>
        </w:rPr>
        <w:t xml:space="preserve">søknaden </w:t>
      </w:r>
    </w:p>
    <w:p w14:paraId="2EB89E38" w14:textId="085A6445" w:rsidR="00D22041" w:rsidRPr="00D76CE6" w:rsidRDefault="00E81E99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144717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22041" w:rsidRPr="00D76CE6">
        <w:rPr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Søknaden </w:t>
      </w:r>
      <w:r w:rsidR="00D76CE6" w:rsidRPr="00083F8C">
        <w:rPr>
          <w:sz w:val="22"/>
          <w:szCs w:val="22"/>
        </w:rPr>
        <w:t>inneholder ingen taushetsbelagte opplysninger</w:t>
      </w:r>
    </w:p>
    <w:p w14:paraId="7B9A8D07" w14:textId="77777777" w:rsidR="00D22041" w:rsidRPr="00D76CE6" w:rsidRDefault="00D22041" w:rsidP="00954A14">
      <w:pPr>
        <w:pStyle w:val="Brdtekst"/>
        <w:spacing w:before="120" w:line="360" w:lineRule="auto"/>
        <w:rPr>
          <w:sz w:val="22"/>
          <w:szCs w:val="22"/>
        </w:rPr>
      </w:pPr>
    </w:p>
    <w:p w14:paraId="732138B4" w14:textId="77777777" w:rsidR="00D22041" w:rsidRPr="00D76CE6" w:rsidRDefault="00D22041" w:rsidP="00954A14">
      <w:pPr>
        <w:pStyle w:val="Brdtekst"/>
        <w:spacing w:before="120" w:line="360" w:lineRule="auto"/>
        <w:rPr>
          <w:sz w:val="22"/>
          <w:szCs w:val="22"/>
        </w:rPr>
      </w:pPr>
    </w:p>
    <w:p w14:paraId="5C8958A3" w14:textId="77777777" w:rsidR="00237CB7" w:rsidRPr="005C1220" w:rsidRDefault="00D76CE6" w:rsidP="00954A14">
      <w:pPr>
        <w:pStyle w:val="Brdtekst"/>
        <w:spacing w:before="120" w:line="360" w:lineRule="auto"/>
        <w:rPr>
          <w:sz w:val="22"/>
          <w:szCs w:val="22"/>
        </w:rPr>
      </w:pPr>
      <w:r w:rsidRPr="005C1220">
        <w:rPr>
          <w:sz w:val="22"/>
          <w:szCs w:val="22"/>
        </w:rPr>
        <w:t>Med vennlig hilsen</w:t>
      </w:r>
    </w:p>
    <w:p w14:paraId="1C1A39D0" w14:textId="77777777" w:rsidR="00D36B30" w:rsidRPr="005C1220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352896D0" w14:textId="77777777" w:rsidR="00D36B30" w:rsidRPr="00491056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</w:pP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>_______________________________</w:t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  <w:t>_____________________________</w:t>
      </w:r>
    </w:p>
    <w:p w14:paraId="712E7084" w14:textId="77777777" w:rsidR="00D36B30" w:rsidRPr="00491056" w:rsidRDefault="00D76CE6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</w:pPr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Navn, tittel</w:t>
      </w:r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D22041"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Underskrift</w:t>
      </w:r>
    </w:p>
    <w:sectPr w:rsidR="00D36B30" w:rsidRPr="00491056" w:rsidSect="003E70E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0EC53" w14:textId="77777777" w:rsidR="00E81E99" w:rsidRDefault="00E81E99">
      <w:r>
        <w:separator/>
      </w:r>
    </w:p>
  </w:endnote>
  <w:endnote w:type="continuationSeparator" w:id="0">
    <w:p w14:paraId="44F9C9C3" w14:textId="77777777" w:rsidR="00E81E99" w:rsidRDefault="00E8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C946" w14:textId="77777777" w:rsidR="0026564C" w:rsidRPr="00A33AC3" w:rsidRDefault="0026564C">
    <w:pPr>
      <w:rPr>
        <w:b/>
        <w:color w:val="004184"/>
      </w:rPr>
    </w:pPr>
  </w:p>
  <w:p w14:paraId="728E566C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5095" w14:textId="77777777" w:rsidR="00E81E99" w:rsidRDefault="00E81E99">
      <w:r>
        <w:separator/>
      </w:r>
    </w:p>
  </w:footnote>
  <w:footnote w:type="continuationSeparator" w:id="0">
    <w:p w14:paraId="6C3421DE" w14:textId="77777777" w:rsidR="00E81E99" w:rsidRDefault="00E8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9F2D" w14:textId="6AA37E14" w:rsidR="00D84349" w:rsidRDefault="00D8434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28C732" wp14:editId="1855C04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47412965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20B9B" w14:textId="19842728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8C7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92.7pt;margin-top:0;width:143.9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0020B9B" w14:textId="19842728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2322" w14:textId="42E9425F" w:rsidR="0026564C" w:rsidRPr="00836C2E" w:rsidRDefault="00D84349">
    <w:pPr>
      <w:pStyle w:val="Topptekst"/>
      <w:tabs>
        <w:tab w:val="clear" w:pos="4153"/>
        <w:tab w:val="clear" w:pos="8306"/>
        <w:tab w:val="left" w:pos="4050"/>
      </w:tabs>
      <w:rPr>
        <w:rFonts w:ascii="Calibri" w:hAnsi="Calibri"/>
        <w:sz w:val="20"/>
      </w:rPr>
    </w:pPr>
    <w:r>
      <w:rPr>
        <w:rFonts w:ascii="Garamond" w:hAnsi="Garamond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A40FFB" wp14:editId="53E2B0B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294643655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D84C58" w14:textId="08F5A955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40FFB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92.7pt;margin-top:0;width:143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4D84C58" w14:textId="08F5A955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</w:p>
  <w:p w14:paraId="2BF89350" w14:textId="794C4292" w:rsidR="0026564C" w:rsidRPr="00A2512C" w:rsidRDefault="00DF422D" w:rsidP="00DF422D">
    <w:pPr>
      <w:pStyle w:val="Topptekst"/>
      <w:jc w:val="right"/>
      <w:rPr>
        <w:rFonts w:ascii="Garamond" w:hAnsi="Garamond"/>
        <w:sz w:val="20"/>
      </w:rPr>
    </w:pPr>
    <w:r>
      <w:rPr>
        <w:rFonts w:ascii="Garamond" w:hAnsi="Garamond"/>
        <w:noProof/>
        <w:sz w:val="20"/>
      </w:rPr>
      <w:drawing>
        <wp:inline distT="0" distB="0" distL="0" distR="0" wp14:anchorId="6DA76E94" wp14:editId="133BD44D">
          <wp:extent cx="1171575" cy="11430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0BBE" w14:textId="57B35232" w:rsidR="00D84349" w:rsidRDefault="00D8434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653A95" wp14:editId="43C73A4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935572998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17021" w14:textId="1F47698C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53A95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92.7pt;margin-top:0;width:143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10517021" w14:textId="1F47698C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030735">
    <w:abstractNumId w:val="4"/>
  </w:num>
  <w:num w:numId="2" w16cid:durableId="766004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5447010">
    <w:abstractNumId w:val="3"/>
  </w:num>
  <w:num w:numId="4" w16cid:durableId="1848249714">
    <w:abstractNumId w:val="1"/>
  </w:num>
  <w:num w:numId="5" w16cid:durableId="1859926991">
    <w:abstractNumId w:val="0"/>
  </w:num>
  <w:num w:numId="6" w16cid:durableId="5622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65"/>
    <w:rsid w:val="0001063F"/>
    <w:rsid w:val="00015ADF"/>
    <w:rsid w:val="00024207"/>
    <w:rsid w:val="00027789"/>
    <w:rsid w:val="000362B5"/>
    <w:rsid w:val="000410FB"/>
    <w:rsid w:val="0004270E"/>
    <w:rsid w:val="000564BB"/>
    <w:rsid w:val="000663B5"/>
    <w:rsid w:val="0007488B"/>
    <w:rsid w:val="00083F8C"/>
    <w:rsid w:val="000B31FD"/>
    <w:rsid w:val="000B5B51"/>
    <w:rsid w:val="000C5123"/>
    <w:rsid w:val="000D1B99"/>
    <w:rsid w:val="000E0AB7"/>
    <w:rsid w:val="000E6910"/>
    <w:rsid w:val="000F508A"/>
    <w:rsid w:val="00100DFD"/>
    <w:rsid w:val="0010647C"/>
    <w:rsid w:val="0011212E"/>
    <w:rsid w:val="001258CC"/>
    <w:rsid w:val="00130765"/>
    <w:rsid w:val="0013672C"/>
    <w:rsid w:val="00145A8A"/>
    <w:rsid w:val="00163E8D"/>
    <w:rsid w:val="00171E39"/>
    <w:rsid w:val="00172FD2"/>
    <w:rsid w:val="001822CD"/>
    <w:rsid w:val="00185988"/>
    <w:rsid w:val="001903D9"/>
    <w:rsid w:val="001940BB"/>
    <w:rsid w:val="001B28C3"/>
    <w:rsid w:val="001C1E9A"/>
    <w:rsid w:val="001C28A7"/>
    <w:rsid w:val="001C3735"/>
    <w:rsid w:val="001E2FF2"/>
    <w:rsid w:val="001F4837"/>
    <w:rsid w:val="001F65A8"/>
    <w:rsid w:val="00206E4D"/>
    <w:rsid w:val="00237CB7"/>
    <w:rsid w:val="00240C8E"/>
    <w:rsid w:val="002435F6"/>
    <w:rsid w:val="0025552A"/>
    <w:rsid w:val="00256D4C"/>
    <w:rsid w:val="00262183"/>
    <w:rsid w:val="0026564C"/>
    <w:rsid w:val="00266EA9"/>
    <w:rsid w:val="00275786"/>
    <w:rsid w:val="00277CE2"/>
    <w:rsid w:val="00285283"/>
    <w:rsid w:val="00285C61"/>
    <w:rsid w:val="00286266"/>
    <w:rsid w:val="002B5CB4"/>
    <w:rsid w:val="002D5422"/>
    <w:rsid w:val="002E1C93"/>
    <w:rsid w:val="00307B01"/>
    <w:rsid w:val="00320817"/>
    <w:rsid w:val="00325285"/>
    <w:rsid w:val="00327869"/>
    <w:rsid w:val="00331A89"/>
    <w:rsid w:val="00337B37"/>
    <w:rsid w:val="00374532"/>
    <w:rsid w:val="00382690"/>
    <w:rsid w:val="003B2664"/>
    <w:rsid w:val="003B5921"/>
    <w:rsid w:val="003B5959"/>
    <w:rsid w:val="003C4127"/>
    <w:rsid w:val="003E70E4"/>
    <w:rsid w:val="003F1C85"/>
    <w:rsid w:val="00403625"/>
    <w:rsid w:val="00433C39"/>
    <w:rsid w:val="0045235E"/>
    <w:rsid w:val="00462AD6"/>
    <w:rsid w:val="00491056"/>
    <w:rsid w:val="004B0581"/>
    <w:rsid w:val="004B6D3E"/>
    <w:rsid w:val="004E23C3"/>
    <w:rsid w:val="004E4471"/>
    <w:rsid w:val="004F421E"/>
    <w:rsid w:val="00501BF6"/>
    <w:rsid w:val="0050422D"/>
    <w:rsid w:val="00513AF0"/>
    <w:rsid w:val="00531EB5"/>
    <w:rsid w:val="005375F6"/>
    <w:rsid w:val="005541B9"/>
    <w:rsid w:val="00561788"/>
    <w:rsid w:val="005914D2"/>
    <w:rsid w:val="00591F35"/>
    <w:rsid w:val="0059663B"/>
    <w:rsid w:val="005A7753"/>
    <w:rsid w:val="005B453A"/>
    <w:rsid w:val="005C1220"/>
    <w:rsid w:val="00622E88"/>
    <w:rsid w:val="006412B0"/>
    <w:rsid w:val="00643A0F"/>
    <w:rsid w:val="00653DBE"/>
    <w:rsid w:val="0067204B"/>
    <w:rsid w:val="006720CE"/>
    <w:rsid w:val="006A2237"/>
    <w:rsid w:val="006B0C5B"/>
    <w:rsid w:val="006B6B03"/>
    <w:rsid w:val="006C07C1"/>
    <w:rsid w:val="006C0C53"/>
    <w:rsid w:val="006E6A2C"/>
    <w:rsid w:val="006E7BE8"/>
    <w:rsid w:val="00702A34"/>
    <w:rsid w:val="00736088"/>
    <w:rsid w:val="00741F47"/>
    <w:rsid w:val="00746A67"/>
    <w:rsid w:val="007508AE"/>
    <w:rsid w:val="007621D8"/>
    <w:rsid w:val="00780507"/>
    <w:rsid w:val="0078098D"/>
    <w:rsid w:val="00787841"/>
    <w:rsid w:val="007A115E"/>
    <w:rsid w:val="007B58E8"/>
    <w:rsid w:val="007E0977"/>
    <w:rsid w:val="007F19F6"/>
    <w:rsid w:val="007F3B06"/>
    <w:rsid w:val="00800D17"/>
    <w:rsid w:val="00802CF0"/>
    <w:rsid w:val="00821382"/>
    <w:rsid w:val="00836C2E"/>
    <w:rsid w:val="00837FCE"/>
    <w:rsid w:val="00851D9A"/>
    <w:rsid w:val="00854FDB"/>
    <w:rsid w:val="00857A3F"/>
    <w:rsid w:val="00866FA7"/>
    <w:rsid w:val="00872B5F"/>
    <w:rsid w:val="00892298"/>
    <w:rsid w:val="00897D2B"/>
    <w:rsid w:val="00897DEF"/>
    <w:rsid w:val="008A00A6"/>
    <w:rsid w:val="008B4442"/>
    <w:rsid w:val="008C4BCB"/>
    <w:rsid w:val="008C6003"/>
    <w:rsid w:val="008D0C52"/>
    <w:rsid w:val="008D4040"/>
    <w:rsid w:val="008E685D"/>
    <w:rsid w:val="008F28C5"/>
    <w:rsid w:val="008F62D2"/>
    <w:rsid w:val="00905765"/>
    <w:rsid w:val="00934054"/>
    <w:rsid w:val="00941A12"/>
    <w:rsid w:val="009456AB"/>
    <w:rsid w:val="00952B07"/>
    <w:rsid w:val="00954A14"/>
    <w:rsid w:val="00961439"/>
    <w:rsid w:val="00980A7D"/>
    <w:rsid w:val="009A0752"/>
    <w:rsid w:val="009A4FB0"/>
    <w:rsid w:val="009C2A40"/>
    <w:rsid w:val="009D0917"/>
    <w:rsid w:val="009D44C2"/>
    <w:rsid w:val="009E65C5"/>
    <w:rsid w:val="009F03D2"/>
    <w:rsid w:val="00A132CA"/>
    <w:rsid w:val="00A16CC2"/>
    <w:rsid w:val="00A2512C"/>
    <w:rsid w:val="00A252D5"/>
    <w:rsid w:val="00A33AC3"/>
    <w:rsid w:val="00A40907"/>
    <w:rsid w:val="00A47A39"/>
    <w:rsid w:val="00A54508"/>
    <w:rsid w:val="00A93648"/>
    <w:rsid w:val="00AA371E"/>
    <w:rsid w:val="00AA6C42"/>
    <w:rsid w:val="00AA7A50"/>
    <w:rsid w:val="00AC15C6"/>
    <w:rsid w:val="00AE2B8F"/>
    <w:rsid w:val="00B1063F"/>
    <w:rsid w:val="00B83DE3"/>
    <w:rsid w:val="00B9363C"/>
    <w:rsid w:val="00B9798B"/>
    <w:rsid w:val="00BA0EA4"/>
    <w:rsid w:val="00BA5004"/>
    <w:rsid w:val="00BB4F5B"/>
    <w:rsid w:val="00BB7BC3"/>
    <w:rsid w:val="00BC615E"/>
    <w:rsid w:val="00BD07C1"/>
    <w:rsid w:val="00C456BB"/>
    <w:rsid w:val="00C52E70"/>
    <w:rsid w:val="00C93781"/>
    <w:rsid w:val="00C97505"/>
    <w:rsid w:val="00CA0DB5"/>
    <w:rsid w:val="00CA12A6"/>
    <w:rsid w:val="00CA4813"/>
    <w:rsid w:val="00CC15A4"/>
    <w:rsid w:val="00CE1AD2"/>
    <w:rsid w:val="00CE4EB6"/>
    <w:rsid w:val="00CF1717"/>
    <w:rsid w:val="00D007D0"/>
    <w:rsid w:val="00D22041"/>
    <w:rsid w:val="00D26F1F"/>
    <w:rsid w:val="00D36B30"/>
    <w:rsid w:val="00D4700E"/>
    <w:rsid w:val="00D6376E"/>
    <w:rsid w:val="00D65D03"/>
    <w:rsid w:val="00D76CE6"/>
    <w:rsid w:val="00D81866"/>
    <w:rsid w:val="00D83423"/>
    <w:rsid w:val="00D84349"/>
    <w:rsid w:val="00D843E5"/>
    <w:rsid w:val="00DB2AB6"/>
    <w:rsid w:val="00DB5060"/>
    <w:rsid w:val="00DC1F92"/>
    <w:rsid w:val="00DD0D03"/>
    <w:rsid w:val="00DD0F23"/>
    <w:rsid w:val="00DD3C00"/>
    <w:rsid w:val="00DF422D"/>
    <w:rsid w:val="00E062E3"/>
    <w:rsid w:val="00E310EE"/>
    <w:rsid w:val="00E331C0"/>
    <w:rsid w:val="00E402CE"/>
    <w:rsid w:val="00E4506C"/>
    <w:rsid w:val="00E81E99"/>
    <w:rsid w:val="00E9107A"/>
    <w:rsid w:val="00E91C91"/>
    <w:rsid w:val="00E94A97"/>
    <w:rsid w:val="00EA1646"/>
    <w:rsid w:val="00ED0134"/>
    <w:rsid w:val="00ED5BB1"/>
    <w:rsid w:val="00ED7F69"/>
    <w:rsid w:val="00EF273E"/>
    <w:rsid w:val="00F21155"/>
    <w:rsid w:val="00F5151F"/>
    <w:rsid w:val="00F60555"/>
    <w:rsid w:val="00F61937"/>
    <w:rsid w:val="00F626C4"/>
    <w:rsid w:val="00FA1C01"/>
    <w:rsid w:val="00FA1C3D"/>
    <w:rsid w:val="00FA6831"/>
    <w:rsid w:val="00FD37F8"/>
    <w:rsid w:val="00FD37FA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23AD69ED"/>
  <w15:chartTrackingRefBased/>
  <w15:docId w15:val="{FA7E7B48-7395-45BC-83F7-87B0904A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CE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customStyle="1" w:styleId="contextualspellingandgrammarerror">
    <w:name w:val="contextualspellingandgrammarerror"/>
    <w:basedOn w:val="Standardskriftforavsnitt"/>
    <w:rsid w:val="00F626C4"/>
  </w:style>
  <w:style w:type="paragraph" w:styleId="Revisjon">
    <w:name w:val="Revision"/>
    <w:hidden/>
    <w:uiPriority w:val="99"/>
    <w:semiHidden/>
    <w:rsid w:val="00897D2B"/>
    <w:rPr>
      <w:sz w:val="24"/>
      <w:szCs w:val="24"/>
    </w:rPr>
  </w:style>
  <w:style w:type="paragraph" w:customStyle="1" w:styleId="paragraph">
    <w:name w:val="paragraph"/>
    <w:basedOn w:val="Normal"/>
    <w:rsid w:val="0010647C"/>
    <w:pPr>
      <w:spacing w:before="100" w:beforeAutospacing="1" w:after="100" w:afterAutospacing="1"/>
    </w:pPr>
  </w:style>
  <w:style w:type="character" w:customStyle="1" w:styleId="eop">
    <w:name w:val="eop"/>
    <w:basedOn w:val="Standardskriftforavsnitt"/>
    <w:rsid w:val="0010647C"/>
  </w:style>
  <w:style w:type="character" w:customStyle="1" w:styleId="spellingerror">
    <w:name w:val="spellingerror"/>
    <w:basedOn w:val="Standardskriftforavsnitt"/>
    <w:rsid w:val="0010647C"/>
  </w:style>
  <w:style w:type="character" w:styleId="Merknadsreferanse">
    <w:name w:val="annotation reference"/>
    <w:rsid w:val="0010647C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0647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0647C"/>
  </w:style>
  <w:style w:type="paragraph" w:styleId="Kommentaremne">
    <w:name w:val="annotation subject"/>
    <w:basedOn w:val="Merknadstekst"/>
    <w:next w:val="Merknadstekst"/>
    <w:link w:val="KommentaremneTegn"/>
    <w:rsid w:val="0010647C"/>
    <w:rPr>
      <w:b/>
      <w:bCs/>
    </w:rPr>
  </w:style>
  <w:style w:type="character" w:customStyle="1" w:styleId="KommentaremneTegn">
    <w:name w:val="Kommentaremne Tegn"/>
    <w:link w:val="Kommentaremne"/>
    <w:rsid w:val="00106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eit\AppData\Roaming\Microsoft\Maler\brevmal_offentlig_post_dramm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A59A8-6D2E-4C5C-9527-D3BC7FE9DBB0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2.xml><?xml version="1.0" encoding="utf-8"?>
<ds:datastoreItem xmlns:ds="http://schemas.openxmlformats.org/officeDocument/2006/customXml" ds:itemID="{191A376C-AC6F-446A-97A7-62239D3F4A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F86F1C-84B6-4649-9CDC-5C2E588A3E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ACC4A1-B0EA-46D3-BEF6-75E1440B8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6F9CED-6DA5-42EB-99A5-2479291E3C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brevmal_offentlig_post_drammen</Template>
  <TotalTime>0</TotalTime>
  <Pages>3</Pages>
  <Words>227</Words>
  <Characters>1687</Characters>
  <Application>Microsoft Office Word</Application>
  <DocSecurity>0</DocSecurity>
  <Lines>42</Lines>
  <Paragraphs>38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Sykehuspartner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cp:lastModifiedBy>Janne Kristin Håkensen</cp:lastModifiedBy>
  <cp:revision>5</cp:revision>
  <cp:lastPrinted>2004-08-04T19:39:00Z</cp:lastPrinted>
  <dcterms:created xsi:type="dcterms:W3CDTF">2026-01-20T15:49:00Z</dcterms:created>
  <dcterms:modified xsi:type="dcterms:W3CDTF">2026-05-31T10:45:00Z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ClassificationContentMarkingHeaderShapeIds">
    <vt:lpwstr>735e8006,8c957e5,4d2ab1c7</vt:lpwstr>
  </property>
  <property fmtid="{D5CDD505-2E9C-101B-9397-08002B2CF9AE}" pid="19" name="ClassificationContentMarkingHeaderFontProps">
    <vt:lpwstr>#000000,10,Aptos</vt:lpwstr>
  </property>
  <property fmtid="{D5CDD505-2E9C-101B-9397-08002B2CF9AE}" pid="20" name="ClassificationContentMarkingHeaderText">
    <vt:lpwstr>Tilgjengelig for offentligheten</vt:lpwstr>
  </property>
  <property fmtid="{D5CDD505-2E9C-101B-9397-08002B2CF9AE}" pid="21" name="MediaServiceImageTags">
    <vt:lpwstr/>
  </property>
  <property fmtid="{D5CDD505-2E9C-101B-9397-08002B2CF9AE}" pid="22" name="docLang">
    <vt:lpwstr>nb</vt:lpwstr>
  </property>
</Properties>
</file>